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236" w:rsidRPr="00772236" w:rsidRDefault="008611A4" w:rsidP="00772236">
      <w:pPr>
        <w:pStyle w:val="LetterDate"/>
        <w:jc w:val="center"/>
      </w:pPr>
      <w:r>
        <w:rPr>
          <w:noProof/>
        </w:rPr>
        <w:t>March 18</w:t>
      </w:r>
      <w:bookmarkStart w:id="0" w:name="_GoBack"/>
      <w:bookmarkEnd w:id="0"/>
      <w:r w:rsidR="00B04578">
        <w:rPr>
          <w:noProof/>
        </w:rPr>
        <w:t>, 2019</w:t>
      </w:r>
    </w:p>
    <w:p w:rsidR="00772236" w:rsidRDefault="00772236">
      <w:pPr>
        <w:pStyle w:val="Addressee"/>
      </w:pPr>
      <w:r w:rsidRPr="00772236">
        <w:t>Mr. Reece McAlister</w:t>
      </w:r>
    </w:p>
    <w:p w:rsidR="00772236" w:rsidRPr="009D5C4E" w:rsidRDefault="00772236" w:rsidP="00772236">
      <w:pPr>
        <w:jc w:val="both"/>
        <w:rPr>
          <w:rFonts w:eastAsia="Times New Roman"/>
        </w:rPr>
      </w:pPr>
      <w:r w:rsidRPr="009D5C4E">
        <w:rPr>
          <w:rFonts w:eastAsia="Times New Roman"/>
        </w:rPr>
        <w:t>Executive Secretary</w:t>
      </w:r>
    </w:p>
    <w:p w:rsidR="00772236" w:rsidRPr="009D5C4E" w:rsidRDefault="00772236" w:rsidP="00772236">
      <w:pPr>
        <w:jc w:val="both"/>
        <w:rPr>
          <w:rFonts w:eastAsia="Times New Roman"/>
        </w:rPr>
      </w:pPr>
      <w:r w:rsidRPr="009D5C4E">
        <w:rPr>
          <w:rFonts w:eastAsia="Times New Roman"/>
        </w:rPr>
        <w:t>Georgia Public Service Commission</w:t>
      </w:r>
    </w:p>
    <w:p w:rsidR="00772236" w:rsidRPr="009D5C4E" w:rsidRDefault="00772236" w:rsidP="00772236">
      <w:pPr>
        <w:jc w:val="both"/>
        <w:rPr>
          <w:rFonts w:eastAsia="Times New Roman"/>
        </w:rPr>
      </w:pPr>
      <w:r w:rsidRPr="009D5C4E">
        <w:rPr>
          <w:rFonts w:eastAsia="Times New Roman"/>
        </w:rPr>
        <w:t>244 Washington Street, SW</w:t>
      </w:r>
    </w:p>
    <w:p w:rsidR="00772236" w:rsidRPr="009D5C4E" w:rsidRDefault="00772236" w:rsidP="00772236">
      <w:pPr>
        <w:jc w:val="both"/>
        <w:rPr>
          <w:rFonts w:eastAsia="Times New Roman"/>
        </w:rPr>
      </w:pPr>
      <w:r w:rsidRPr="009D5C4E">
        <w:rPr>
          <w:rFonts w:eastAsia="Times New Roman"/>
        </w:rPr>
        <w:t>Atlanta, GA 30334-5701</w:t>
      </w:r>
    </w:p>
    <w:p w:rsidR="00772236" w:rsidRPr="009D5C4E" w:rsidRDefault="00772236" w:rsidP="00772236">
      <w:pPr>
        <w:jc w:val="both"/>
        <w:rPr>
          <w:rFonts w:eastAsia="Times New Roman"/>
        </w:rPr>
      </w:pPr>
    </w:p>
    <w:p w:rsidR="00772236" w:rsidRDefault="00772236" w:rsidP="00772236">
      <w:pPr>
        <w:ind w:left="720" w:hanging="720"/>
        <w:rPr>
          <w:b/>
        </w:rPr>
      </w:pPr>
      <w:r w:rsidRPr="009D5C4E">
        <w:rPr>
          <w:rFonts w:eastAsia="Times New Roman"/>
          <w:b/>
        </w:rPr>
        <w:t xml:space="preserve">RE: </w:t>
      </w:r>
      <w:r w:rsidRPr="009D5C4E">
        <w:rPr>
          <w:rFonts w:eastAsia="Times New Roman"/>
          <w:b/>
        </w:rPr>
        <w:tab/>
      </w:r>
      <w:r w:rsidRPr="00BE6A84">
        <w:rPr>
          <w:b/>
        </w:rPr>
        <w:t xml:space="preserve">Georgia Power Company’s </w:t>
      </w:r>
      <w:r>
        <w:rPr>
          <w:b/>
        </w:rPr>
        <w:t xml:space="preserve">2020/2021 Renewable </w:t>
      </w:r>
      <w:r w:rsidRPr="00957F3B">
        <w:rPr>
          <w:b/>
        </w:rPr>
        <w:t>Energy Development Initiative</w:t>
      </w:r>
    </w:p>
    <w:p w:rsidR="00772236" w:rsidRPr="00BE6A84" w:rsidRDefault="00772236" w:rsidP="00772236">
      <w:pPr>
        <w:ind w:left="720" w:hanging="720"/>
        <w:rPr>
          <w:b/>
        </w:rPr>
      </w:pPr>
      <w:r>
        <w:rPr>
          <w:b/>
        </w:rPr>
        <w:tab/>
        <w:t xml:space="preserve">Request for Proposals for Utility Scale Renewable Generation; </w:t>
      </w:r>
      <w:r w:rsidRPr="00BE6A84">
        <w:rPr>
          <w:b/>
        </w:rPr>
        <w:t xml:space="preserve">Docket No. </w:t>
      </w:r>
      <w:r>
        <w:rPr>
          <w:b/>
        </w:rPr>
        <w:t>40706</w:t>
      </w:r>
    </w:p>
    <w:p w:rsidR="00772236" w:rsidRPr="009D5C4E" w:rsidRDefault="00772236" w:rsidP="00772236">
      <w:pPr>
        <w:jc w:val="both"/>
        <w:rPr>
          <w:rFonts w:eastAsia="Times New Roman"/>
        </w:rPr>
      </w:pPr>
    </w:p>
    <w:p w:rsidR="00772236" w:rsidRPr="009D5C4E" w:rsidRDefault="00772236" w:rsidP="00772236">
      <w:pPr>
        <w:jc w:val="both"/>
        <w:rPr>
          <w:rFonts w:eastAsia="Times New Roman"/>
        </w:rPr>
      </w:pPr>
      <w:r w:rsidRPr="009D5C4E">
        <w:rPr>
          <w:rFonts w:eastAsia="Times New Roman"/>
        </w:rPr>
        <w:t>Dear Mr. McAlister:</w:t>
      </w:r>
    </w:p>
    <w:p w:rsidR="00772236" w:rsidRPr="00772236" w:rsidRDefault="00772236">
      <w:pPr>
        <w:pStyle w:val="Addressee"/>
      </w:pPr>
    </w:p>
    <w:p w:rsidR="003543D5" w:rsidRDefault="00772236" w:rsidP="003543D5">
      <w:pPr>
        <w:pStyle w:val="BodyText"/>
        <w:rPr>
          <w:szCs w:val="24"/>
          <w:lang w:val="en-US"/>
        </w:rPr>
      </w:pPr>
      <w:r>
        <w:rPr>
          <w:lang w:val="en-US"/>
        </w:rPr>
        <w:tab/>
      </w:r>
      <w:r w:rsidR="00845B2D" w:rsidRPr="001D09A8">
        <w:t>E</w:t>
      </w:r>
      <w:r w:rsidR="00845B2D" w:rsidRPr="001D09A8">
        <w:rPr>
          <w:szCs w:val="24"/>
        </w:rPr>
        <w:t>nclosed with regard to the above-referenced proceeding are the original and five (5) copies of a revised Evaluation Team List and Standards of Conduct acknowledgements.  A</w:t>
      </w:r>
      <w:r w:rsidR="00845B2D">
        <w:rPr>
          <w:szCs w:val="24"/>
        </w:rPr>
        <w:t>n</w:t>
      </w:r>
      <w:r w:rsidR="00845B2D" w:rsidRPr="001D09A8">
        <w:rPr>
          <w:szCs w:val="24"/>
        </w:rPr>
        <w:t xml:space="preserve"> </w:t>
      </w:r>
      <w:r w:rsidR="00845B2D">
        <w:rPr>
          <w:szCs w:val="24"/>
        </w:rPr>
        <w:t>electronic version</w:t>
      </w:r>
      <w:r w:rsidR="00845B2D" w:rsidRPr="001D09A8">
        <w:rPr>
          <w:szCs w:val="24"/>
        </w:rPr>
        <w:t xml:space="preserve"> containing the revised Evaluation Team List is also enclosed</w:t>
      </w:r>
      <w:r w:rsidR="003543D5">
        <w:rPr>
          <w:szCs w:val="24"/>
          <w:lang w:val="en-US"/>
        </w:rPr>
        <w:t>.</w:t>
      </w:r>
    </w:p>
    <w:p w:rsidR="003543D5" w:rsidRPr="003543D5" w:rsidRDefault="003543D5" w:rsidP="003543D5">
      <w:pPr>
        <w:pStyle w:val="BodyText"/>
        <w:rPr>
          <w:szCs w:val="24"/>
          <w:lang w:val="en-US"/>
        </w:rPr>
      </w:pP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  <w:t xml:space="preserve">       </w:t>
      </w:r>
      <w:r w:rsidR="00772236" w:rsidRPr="00D06A20">
        <w:t>Sincerely,</w:t>
      </w:r>
    </w:p>
    <w:p w:rsidR="003543D5" w:rsidRDefault="003543D5" w:rsidP="003543D5">
      <w:pPr>
        <w:pStyle w:val="BodyText"/>
      </w:pPr>
    </w:p>
    <w:p w:rsidR="003543D5" w:rsidRDefault="003543D5" w:rsidP="003543D5">
      <w:pPr>
        <w:pStyle w:val="BodyText"/>
      </w:pPr>
    </w:p>
    <w:p w:rsidR="00772236" w:rsidRPr="003543D5" w:rsidRDefault="00772236" w:rsidP="003543D5">
      <w:pPr>
        <w:pStyle w:val="BodyText"/>
        <w:jc w:val="center"/>
        <w:rPr>
          <w:lang w:val="en-US"/>
        </w:rPr>
      </w:pPr>
      <w:r w:rsidRPr="00772236">
        <w:t>Judith H. Fuller</w:t>
      </w:r>
    </w:p>
    <w:p w:rsidR="00845B2D" w:rsidRDefault="00845B2D" w:rsidP="00845B2D">
      <w:pPr>
        <w:pStyle w:val="SignerNames"/>
        <w:jc w:val="center"/>
      </w:pPr>
    </w:p>
    <w:p w:rsidR="00845B2D" w:rsidRDefault="00845B2D" w:rsidP="00845B2D">
      <w:pPr>
        <w:pStyle w:val="SignerNames"/>
      </w:pPr>
    </w:p>
    <w:p w:rsidR="00845B2D" w:rsidRPr="00772236" w:rsidRDefault="00845B2D" w:rsidP="00845B2D">
      <w:pPr>
        <w:pStyle w:val="SignerNames"/>
      </w:pPr>
      <w:r>
        <w:t>Encl.</w:t>
      </w:r>
    </w:p>
    <w:p w:rsidR="00772236" w:rsidRPr="00772236" w:rsidRDefault="00772236" w:rsidP="00F125FD">
      <w:pPr>
        <w:pStyle w:val="SignerNames"/>
        <w:spacing w:before="240"/>
        <w:rPr>
          <w:szCs w:val="24"/>
        </w:rPr>
      </w:pPr>
    </w:p>
    <w:p w:rsidR="00772236" w:rsidRDefault="00772236" w:rsidP="00E85C27">
      <w:pPr>
        <w:pStyle w:val="LetterSignatureSub"/>
      </w:pPr>
    </w:p>
    <w:p w:rsidR="00772236" w:rsidRDefault="00772236" w:rsidP="00E85C27">
      <w:pPr>
        <w:pStyle w:val="LetterSignatureSub"/>
      </w:pPr>
      <w:r>
        <w:t xml:space="preserve">     </w:t>
      </w:r>
    </w:p>
    <w:p w:rsidR="00AC04B7" w:rsidRDefault="00AC04B7"/>
    <w:sectPr w:rsidR="00AC04B7" w:rsidSect="00772236">
      <w:headerReference w:type="default" r:id="rId7"/>
      <w:footerReference w:type="default" r:id="rId8"/>
      <w:headerReference w:type="first" r:id="rId9"/>
      <w:pgSz w:w="12240" w:h="15840" w:code="1"/>
      <w:pgMar w:top="2304" w:right="144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B2D" w:rsidRDefault="00845B2D" w:rsidP="00845B2D">
      <w:r>
        <w:separator/>
      </w:r>
    </w:p>
  </w:endnote>
  <w:endnote w:type="continuationSeparator" w:id="0">
    <w:p w:rsidR="00845B2D" w:rsidRDefault="00845B2D" w:rsidP="0084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B2D" w:rsidRPr="008611A4" w:rsidRDefault="008611A4" w:rsidP="008611A4">
    <w:pPr>
      <w:pStyle w:val="Footer"/>
      <w:spacing w:line="200" w:lineRule="exact"/>
    </w:pPr>
    <w:r w:rsidRPr="008611A4">
      <w:rPr>
        <w:rStyle w:val="zzmpTrailerItem"/>
      </w:rPr>
      <w:t>38165904</w:t>
    </w:r>
    <w:r w:rsidRPr="008611A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B2D" w:rsidRDefault="00845B2D" w:rsidP="00845B2D">
      <w:r>
        <w:separator/>
      </w:r>
    </w:p>
  </w:footnote>
  <w:footnote w:type="continuationSeparator" w:id="0">
    <w:p w:rsidR="00845B2D" w:rsidRDefault="00845B2D" w:rsidP="00845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59C" w:rsidRPr="00772236" w:rsidRDefault="00772236">
    <w:pPr>
      <w:pStyle w:val="Header"/>
      <w:rPr>
        <w:b/>
        <w:color w:val="141B4D"/>
      </w:rPr>
    </w:pPr>
    <w:r w:rsidRPr="00772236">
      <w:rPr>
        <w:b/>
        <w:color w:val="141B4D"/>
      </w:rPr>
      <w:t>Mr. Reece McAlister</w:t>
    </w:r>
  </w:p>
  <w:p w:rsidR="00B5259C" w:rsidRPr="003121FC" w:rsidRDefault="00845B2D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B04578">
      <w:rPr>
        <w:noProof/>
        <w:color w:val="141B4D"/>
      </w:rPr>
      <w:t>January 8, 2019</w:t>
    </w:r>
    <w:r w:rsidRPr="003121FC">
      <w:rPr>
        <w:color w:val="141B4D"/>
      </w:rPr>
      <w:fldChar w:fldCharType="end"/>
    </w:r>
  </w:p>
  <w:p w:rsidR="00B5259C" w:rsidRDefault="00845B2D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 w:rsidR="00772236">
      <w:rPr>
        <w:noProof/>
        <w:color w:val="141B4D"/>
      </w:rPr>
      <w:t>2</w:t>
    </w:r>
    <w:r w:rsidRPr="003121FC">
      <w:rPr>
        <w:color w:val="141B4D"/>
      </w:rPr>
      <w:fldChar w:fldCharType="end"/>
    </w:r>
    <w:bookmarkStart w:id="1" w:name="zzmpFIXED_LHPrimary"/>
    <w:r w:rsidR="008611A4">
      <w:rPr>
        <w:noProof/>
      </w:rPr>
      <w:pict>
        <v:line id="Straight Connector 7" o:spid="_x0000_s2055" style="position:absolute;z-index:251665408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" strokecolor="#44a705" strokeweight=".5pt">
          <v:stroke joinstyle="miter"/>
          <o:lock v:ext="edit" shapetype="f"/>
          <w10:wrap anchorx="page" anchory="page"/>
        </v:line>
      </w:pict>
    </w:r>
    <w:r w:rsidR="008611A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54" type="#_x0000_t75" style="position:absolute;margin-left:455.05pt;margin-top:36pt;width:89.3pt;height:34.55pt;z-index:-25165209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59C" w:rsidRPr="00D06A20" w:rsidRDefault="008611A4" w:rsidP="00D06A20">
    <w:pPr>
      <w:pStyle w:val="Header"/>
      <w:spacing w:after="2664"/>
    </w:pPr>
    <w:bookmarkStart w:id="2" w:name="zzmpFIXED_LHFirstPage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27.6pt;margin-top:108pt;width:3in;height:90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" filled="f" stroked="f">
          <v:textbox inset="0,0,0,0">
            <w:txbxContent>
              <w:p w:rsidR="00D06A20" w:rsidRPr="00874C7F" w:rsidRDefault="008611A4" w:rsidP="00D825F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Straight Connector 6" o:spid="_x0000_s2052" style="position:absolute;z-index:251662336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" strokecolor="#44a705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1" type="#_x0000_t75" style="position:absolute;margin-left:6in;margin-top:28.8pt;width:113.05pt;height:43.9pt;z-index:-251655168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>
        <v:shape id="Text Box 2" o:spid="_x0000_s2049" type="#_x0000_t202" style="position:absolute;margin-left:1in;margin-top:30.25pt;width:198.7pt;height:57.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wusg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" filled="f" stroked="f">
          <v:textbox inset="0,0,0,0">
            <w:txbxContent>
              <w:p w:rsidR="00D06A20" w:rsidRPr="00AA7992" w:rsidRDefault="00845B2D" w:rsidP="00D825FA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S</w:t>
                </w:r>
                <w:r>
                  <w:t>anders</w:t>
                </w:r>
                <w:r w:rsidRPr="00AA7992">
                  <w:t xml:space="preserve"> LLP</w:t>
                </w:r>
              </w:p>
              <w:p w:rsidR="00772236" w:rsidRPr="00772236" w:rsidRDefault="00772236" w:rsidP="00D825FA">
                <w:pPr>
                  <w:pStyle w:val="Letterhead"/>
                </w:pPr>
                <w:r w:rsidRPr="00772236">
                  <w:t>600 Peachtree Street NE, Suite 3000</w:t>
                </w:r>
              </w:p>
              <w:p w:rsidR="00D06A20" w:rsidRPr="00D06A20" w:rsidRDefault="00772236" w:rsidP="00D825FA">
                <w:pPr>
                  <w:pStyle w:val="Letterhead"/>
                </w:pPr>
                <w:r>
                  <w:t>Atlanta, GA  30308-2216</w:t>
                </w:r>
              </w:p>
              <w:p w:rsidR="00D06A20" w:rsidRPr="008A10B3" w:rsidRDefault="00845B2D" w:rsidP="00D825FA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:rsidR="00D06A20" w:rsidRPr="00B06E69" w:rsidRDefault="008611A4" w:rsidP="00D825FA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8" o:spid="_x0000_s2050" type="#_x0000_t202" style="position:absolute;margin-left:1in;margin-top:108pt;width:3in;height:90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" filled="f" stroked="f">
          <v:textbox inset="0,0,0,0">
            <w:txbxContent>
              <w:p w:rsidR="00D06A20" w:rsidRPr="00772236" w:rsidRDefault="00772236" w:rsidP="00D825FA">
                <w:pPr>
                  <w:pStyle w:val="Letterhead"/>
                  <w:spacing w:line="240" w:lineRule="exact"/>
                  <w:rPr>
                    <w:b/>
                  </w:rPr>
                </w:pPr>
                <w:r w:rsidRPr="00772236">
                  <w:rPr>
                    <w:b/>
                  </w:rPr>
                  <w:t>Judith H. Fuller</w:t>
                </w:r>
              </w:p>
              <w:p w:rsidR="00D06A20" w:rsidRPr="00772236" w:rsidRDefault="00772236" w:rsidP="00D825FA">
                <w:pPr>
                  <w:pStyle w:val="LetterheadAuthor"/>
                </w:pPr>
                <w:r w:rsidRPr="00772236">
                  <w:t>judith.fuller@troutman.com</w:t>
                </w:r>
              </w:p>
              <w:p w:rsidR="00D06A20" w:rsidRPr="00772236" w:rsidRDefault="008611A4" w:rsidP="00D825F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ttachedTemplate r:id="rId1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judith.fuller@troutman.com??judith.fuller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100327"/>
    <w:docVar w:name="Letter_1_AuthorFirmName" w:val="Troutman Sanders LLP"/>
    <w:docVar w:name="Letter_1_AuthorFirmSlogan" w:val="Attorneys at Law"/>
    <w:docVar w:name="Letter_1_AuthorName" w:val="Judith H. Fuller"/>
    <w:docVar w:name="Letter_1_AuthorTitle" w:val="Counsel"/>
    <w:docVar w:name="Letter_1_ClosingPhrase" w:val="Sincerely,"/>
    <w:docVar w:name="Letter_1_DateType" w:val="MMMM d, yyyy"/>
    <w:docVar w:name="Letter_1_ElectronicSignerName" w:val="Judith H. Fuller"/>
    <w:docVar w:name="Letter_1_FirstLineIndent" w:val="0"/>
    <w:docVar w:name="Letter_1_FontName" w:val="Arial"/>
    <w:docVar w:name="Letter_1_FontSize" w:val="11"/>
    <w:docVar w:name="Letter_1_HeaderAdditionalText" w:val="Mr. Reece McAlister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cipients" w:val="Mr. Reece McAlister"/>
    <w:docVar w:name="Letter_1_RelineFormatValues" w:val="0"/>
    <w:docVar w:name="Letter_1_Salutation" w:val="Dear :"/>
    <w:docVar w:name="Letter_1_UseElectronicSignature" w:val="False"/>
    <w:docVar w:name="Letter_1_UserRecipientTableThreshold" w:val="0"/>
    <w:docVar w:name="LetterLH_1_Author" w:val="100327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GA"/>
    <w:docVar w:name="LetterLH_1_LetterheadEMail" w:val="judith.fuller@troutman.com"/>
    <w:docVar w:name="LetterLH_1_LetterheadFax" w:val="404.962.6615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www.troutmansanders.com"/>
    <w:docVar w:name="LetterLH_1_LetterheadFirmZip" w:val="30308-2216"/>
    <w:docVar w:name="LetterLH_1_LetterheadName" w:val="Judith H. Fuller"/>
    <w:docVar w:name="LetterLH_1_LetterheadPhone" w:val="404.885.3243"/>
    <w:docVar w:name="LetterLH_1_LetterheadTitle" w:val="Counsel"/>
    <w:docVar w:name="LetterLH_1_LetterheadType" w:val="31"/>
    <w:docVar w:name="MPDocID" w:val="38165904"/>
    <w:docVar w:name="MPDocIDTemplate" w:val=" %n"/>
    <w:docVar w:name="MPDocIDTemplateDefault" w:val="%l| %n|v%v| %c|.%m"/>
    <w:docVar w:name="NewDocStampType" w:val="20"/>
    <w:docVar w:name="ReUseAuthor" w:val="100327|Fuller, Judith|judith.fuller@troutman.com|404.962.6615|Judith|Judith H. Fuller|Judith Fuller||1623022\Georgia\140883\True|True|Fuller|H.|8|404.885.3243|Counsel|zzmpAdmittedIn??Admitted in: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</w:docVars>
  <w:rsids>
    <w:rsidRoot w:val="00772236"/>
    <w:rsid w:val="0019478B"/>
    <w:rsid w:val="003543D5"/>
    <w:rsid w:val="00366364"/>
    <w:rsid w:val="005A12DF"/>
    <w:rsid w:val="00690503"/>
    <w:rsid w:val="00772236"/>
    <w:rsid w:val="007F33CB"/>
    <w:rsid w:val="00845B2D"/>
    <w:rsid w:val="008611A4"/>
    <w:rsid w:val="00A24B91"/>
    <w:rsid w:val="00A92D0C"/>
    <w:rsid w:val="00AC04B7"/>
    <w:rsid w:val="00B04578"/>
    <w:rsid w:val="00B57519"/>
    <w:rsid w:val="00BC13F5"/>
    <w:rsid w:val="00C472F6"/>
    <w:rsid w:val="00D40AB8"/>
    <w:rsid w:val="00EA0C22"/>
    <w:rsid w:val="00EC327F"/>
    <w:rsid w:val="00EE2774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67CA334F"/>
  <w15:docId w15:val="{5B31DF5F-D1B0-422B-83CE-582DBBEB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236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7223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7223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223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722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722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72236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72236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772236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772236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2236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772236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77223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772236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772236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772236"/>
    <w:pPr>
      <w:spacing w:before="240" w:after="180"/>
    </w:pPr>
  </w:style>
  <w:style w:type="paragraph" w:customStyle="1" w:styleId="Addressee">
    <w:name w:val="Addressee"/>
    <w:basedOn w:val="Normal"/>
    <w:rsid w:val="00772236"/>
  </w:style>
  <w:style w:type="paragraph" w:customStyle="1" w:styleId="LetterSignature">
    <w:name w:val="Letter Signature"/>
    <w:basedOn w:val="Normal"/>
    <w:rsid w:val="00772236"/>
    <w:pPr>
      <w:keepNext/>
      <w:keepLines/>
    </w:pPr>
  </w:style>
  <w:style w:type="paragraph" w:customStyle="1" w:styleId="Reline">
    <w:name w:val="Reline"/>
    <w:basedOn w:val="Normal"/>
    <w:qFormat/>
    <w:rsid w:val="00772236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772236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772236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772236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772236"/>
  </w:style>
  <w:style w:type="paragraph" w:customStyle="1" w:styleId="Letterhead">
    <w:name w:val="Letterhead"/>
    <w:link w:val="LetterheadChar"/>
    <w:rsid w:val="00772236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772236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772236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772236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772236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772236"/>
  </w:style>
  <w:style w:type="paragraph" w:styleId="BalloonText">
    <w:name w:val="Balloon Text"/>
    <w:basedOn w:val="Normal"/>
    <w:link w:val="BalloonTextChar"/>
    <w:rsid w:val="00772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2236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772236"/>
    <w:rPr>
      <w:b/>
      <w:bCs/>
      <w:sz w:val="20"/>
    </w:rPr>
  </w:style>
  <w:style w:type="character" w:styleId="CommentReference">
    <w:name w:val="annotation reference"/>
    <w:semiHidden/>
    <w:rsid w:val="0077223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722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72236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2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236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772236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72236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772236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722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72236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77223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722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72236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7722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7722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7722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7722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7722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7722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7722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7722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7722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772236"/>
    <w:rPr>
      <w:b/>
      <w:bCs/>
    </w:rPr>
  </w:style>
  <w:style w:type="paragraph" w:styleId="MacroText">
    <w:name w:val="macro"/>
    <w:link w:val="MacroTextChar"/>
    <w:semiHidden/>
    <w:rsid w:val="007722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72236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7722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772236"/>
  </w:style>
  <w:style w:type="paragraph" w:styleId="TOAHeading">
    <w:name w:val="toa heading"/>
    <w:basedOn w:val="Normal"/>
    <w:next w:val="Normal"/>
    <w:semiHidden/>
    <w:rsid w:val="00772236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772236"/>
  </w:style>
  <w:style w:type="paragraph" w:styleId="TOC2">
    <w:name w:val="toc 2"/>
    <w:basedOn w:val="Normal"/>
    <w:next w:val="Normal"/>
    <w:autoRedefine/>
    <w:semiHidden/>
    <w:rsid w:val="00772236"/>
    <w:pPr>
      <w:ind w:left="240"/>
    </w:pPr>
  </w:style>
  <w:style w:type="paragraph" w:styleId="TOC3">
    <w:name w:val="toc 3"/>
    <w:basedOn w:val="Normal"/>
    <w:next w:val="Normal"/>
    <w:autoRedefine/>
    <w:semiHidden/>
    <w:rsid w:val="00772236"/>
    <w:pPr>
      <w:ind w:left="480"/>
    </w:pPr>
  </w:style>
  <w:style w:type="paragraph" w:styleId="TOC4">
    <w:name w:val="toc 4"/>
    <w:basedOn w:val="Normal"/>
    <w:next w:val="Normal"/>
    <w:autoRedefine/>
    <w:semiHidden/>
    <w:rsid w:val="00772236"/>
    <w:pPr>
      <w:ind w:left="720"/>
    </w:pPr>
  </w:style>
  <w:style w:type="paragraph" w:styleId="TOC5">
    <w:name w:val="toc 5"/>
    <w:basedOn w:val="Normal"/>
    <w:next w:val="Normal"/>
    <w:autoRedefine/>
    <w:semiHidden/>
    <w:rsid w:val="00772236"/>
    <w:pPr>
      <w:ind w:left="960"/>
    </w:pPr>
  </w:style>
  <w:style w:type="paragraph" w:styleId="TOC6">
    <w:name w:val="toc 6"/>
    <w:basedOn w:val="Normal"/>
    <w:next w:val="Normal"/>
    <w:autoRedefine/>
    <w:semiHidden/>
    <w:rsid w:val="00772236"/>
    <w:pPr>
      <w:ind w:left="1200"/>
    </w:pPr>
  </w:style>
  <w:style w:type="paragraph" w:styleId="TOC7">
    <w:name w:val="toc 7"/>
    <w:basedOn w:val="Normal"/>
    <w:next w:val="Normal"/>
    <w:autoRedefine/>
    <w:semiHidden/>
    <w:rsid w:val="00772236"/>
    <w:pPr>
      <w:ind w:left="1440"/>
    </w:pPr>
  </w:style>
  <w:style w:type="paragraph" w:styleId="TOC8">
    <w:name w:val="toc 8"/>
    <w:basedOn w:val="Normal"/>
    <w:next w:val="Normal"/>
    <w:autoRedefine/>
    <w:semiHidden/>
    <w:rsid w:val="00772236"/>
    <w:pPr>
      <w:ind w:left="1680"/>
    </w:pPr>
  </w:style>
  <w:style w:type="paragraph" w:styleId="TOC9">
    <w:name w:val="toc 9"/>
    <w:basedOn w:val="Normal"/>
    <w:next w:val="Normal"/>
    <w:autoRedefine/>
    <w:semiHidden/>
    <w:rsid w:val="00772236"/>
    <w:pPr>
      <w:ind w:left="1920"/>
    </w:pPr>
  </w:style>
  <w:style w:type="table" w:styleId="TableGrid">
    <w:name w:val="Table Grid"/>
    <w:basedOn w:val="TableNormal"/>
    <w:rsid w:val="007722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223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772236"/>
    <w:rPr>
      <w:rFonts w:ascii="Arial" w:eastAsia="STKaiti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772236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772236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772236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772236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772236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772236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772236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772236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8611A4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38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Pendergrass, Susan G.</cp:lastModifiedBy>
  <cp:revision>8</cp:revision>
  <cp:lastPrinted>2019-01-04T16:36:00Z</cp:lastPrinted>
  <dcterms:created xsi:type="dcterms:W3CDTF">2018-05-14T16:42:00Z</dcterms:created>
  <dcterms:modified xsi:type="dcterms:W3CDTF">2019-03-14T18:32:00Z</dcterms:modified>
</cp:coreProperties>
</file>